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40"/>
        <w:gridCol w:w="4965"/>
      </w:tblGrid>
      <w:tr w:rsidR="005D25B7" w:rsidRPr="00C056E5">
        <w:trPr>
          <w:cantSplit/>
          <w:trHeight w:hRule="exact" w:val="2880"/>
        </w:trPr>
        <w:tc>
          <w:tcPr>
            <w:tcW w:w="5040" w:type="dxa"/>
            <w:vAlign w:val="center"/>
          </w:tcPr>
          <w:p w:rsidR="005D25B7" w:rsidRPr="00C056E5" w:rsidRDefault="00196AC5" w:rsidP="005D25B7">
            <w:r>
              <w:rPr>
                <w:noProof/>
                <w:lang w:val="en-GB" w:eastAsia="en-GB"/>
              </w:rPr>
              <mc:AlternateContent>
                <mc:Choice Requires="wpg">
                  <w:drawing>
                    <wp:anchor distT="0" distB="0" distL="114300" distR="114300" simplePos="0" relativeHeight="251666432" behindDoc="0" locked="0" layoutInCell="1" allowOverlap="1" wp14:anchorId="2753441A" wp14:editId="40686413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1805305</wp:posOffset>
                      </wp:positionV>
                      <wp:extent cx="3157855" cy="1819275"/>
                      <wp:effectExtent l="0" t="0" r="0" b="9525"/>
                      <wp:wrapNone/>
                      <wp:docPr id="8" name="Group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57855" cy="1819275"/>
                                <a:chOff x="0" y="0"/>
                                <a:chExt cx="3157855" cy="1819275"/>
                              </a:xfrm>
                            </wpg:grpSpPr>
                            <wps:wsp>
                              <wps:cNvPr id="9" name="TextBox 1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00125" y="0"/>
                                  <a:ext cx="2129790" cy="15132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SEE THE SIGNS -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BREAK THE CHAINS!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="Arial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Human Trafficking is Modern Day Slavery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A trafficking victim may be among your hotel guests or your fellow employees.</w:t>
                                    </w:r>
                                    <w:r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Pr="009F7C28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b/>
                                      </w:rPr>
                                    </w:pPr>
                                    <w:r w:rsidRPr="009F7C28">
                                      <w:rPr>
                                        <w:rFonts w:asciiTheme="minorHAnsi" w:hAnsi="Century Gothic" w:cstheme="minorBidi"/>
                                        <w:b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Look for clues - ask the right questions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0" name="Picture 1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100" y="57150"/>
                                  <a:ext cx="1009650" cy="1333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457325"/>
                                  <a:ext cx="315785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Report to: [your anti-THB Champion]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OR CALL the confidential Referral Helpline on </w:t>
                                    </w: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0300 3038151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8" o:spid="_x0000_s1026" style="position:absolute;left:0;text-align:left;margin-left:.75pt;margin-top:142.15pt;width:248.65pt;height:143.25pt;z-index:251666432;mso-width-relative:margin;mso-height-relative:margin" coordsize="31578,1819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Box 17" o:spid="_x0000_s1027" type="#_x0000_t202" style="position:absolute;left:10001;width:21298;height:151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c/WcMA&#10;AADaAAAADwAAAGRycy9kb3ducmV2LnhtbESPQWvCQBSE70L/w/IK3sxuxUoT3YRSETy1aKvg7ZF9&#10;JqHZtyG7mvjvu4VCj8PMfMOsi9G24ka9bxxreEoUCOLSmYYrDV+f29kLCB+QDbaOScOdPBT5w2SN&#10;mXED7+l2CJWIEPYZaqhD6DIpfVmTRZ+4jjh6F9dbDFH2lTQ9DhFuWzlXaiktNhwXauzoraby+3C1&#10;Go7vl/NpoT6qjX3uBjcqyTaVWk8fx9cViEBj+A//tXdGQwq/V+INk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c/WcMAAADaAAAADwAAAAAAAAAAAAAAAACYAgAAZHJzL2Rv&#10;d25yZXYueG1sUEsFBgAAAAAEAAQA9QAAAIgDAAAAAA==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SEE THE SIGNS -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BREAK THE CHAINS!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Human Trafficking is Modern Day Slavery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A trafficking victim may be among your hotel guests or your fellow employees.</w:t>
                              </w:r>
                              <w:r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Pr="009F7C28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b/>
                                </w:rPr>
                              </w:pPr>
                              <w:r w:rsidRPr="009F7C28">
                                <w:rPr>
                                  <w:rFonts w:asciiTheme="minorHAnsi" w:hAnsi="Century Gothic" w:cstheme="minorBidi"/>
                                  <w:b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Look for clues - ask the right questions</w:t>
                              </w:r>
                            </w:p>
                          </w:txbxContent>
                        </v:textbox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6" o:spid="_x0000_s1028" type="#_x0000_t75" style="position:absolute;left:381;top:571;width:10096;height:13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oE07EAAAA2wAAAA8AAABkcnMvZG93bnJldi54bWxEj0FrAjEQhe+F/ocwhV6KZpVaZDWKCKXt&#10;UdvqddiMm9DNZNlE3f33nYPgbYb35r1vlus+NOpCXfKRDUzGBSjiKlrPtYGf7/fRHFTKyBabyGRg&#10;oATr1ePDEksbr7yjyz7XSkI4lWjA5dyWWqfKUcA0ji2xaKfYBcyydrW2HV4lPDR6WhRvOqBnaXDY&#10;0tZR9bc/BwMfU1dvJl+Hofg9H198M9v61zQY8/zUbxagMvX5br5df1rBF3r5RQbQq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loE07EAAAA2wAAAA8AAAAAAAAAAAAAAAAA&#10;nwIAAGRycy9kb3ducmV2LnhtbFBLBQYAAAAABAAEAPcAAACQAwAAAAA=&#10;">
                        <v:imagedata r:id="rId9" o:title=""/>
                        <v:path arrowok="t"/>
                      </v:shape>
                      <v:shape id="Text Box 2" o:spid="_x0000_s1029" type="#_x0000_t202" style="position:absolute;top:14573;width:31578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Report to: [your anti-THB Champion]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OR CALL the confidential Referral Helpline on </w:t>
                              </w: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0300 3038151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noProof/>
                <w:lang w:val="en-GB" w:eastAsia="en-GB"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 wp14:anchorId="60F82D6B" wp14:editId="2BF34620">
                      <wp:simplePos x="0" y="0"/>
                      <wp:positionH relativeFrom="column">
                        <wp:posOffset>3167380</wp:posOffset>
                      </wp:positionH>
                      <wp:positionV relativeFrom="paragraph">
                        <wp:posOffset>-4445</wp:posOffset>
                      </wp:positionV>
                      <wp:extent cx="3157855" cy="1819275"/>
                      <wp:effectExtent l="0" t="0" r="0" b="9525"/>
                      <wp:wrapNone/>
                      <wp:docPr id="4" name="Group 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57855" cy="1819275"/>
                                <a:chOff x="0" y="0"/>
                                <a:chExt cx="3157855" cy="1819275"/>
                              </a:xfrm>
                            </wpg:grpSpPr>
                            <wps:wsp>
                              <wps:cNvPr id="5" name="TextBox 1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00125" y="0"/>
                                  <a:ext cx="2129790" cy="15132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SEE THE SIGNS -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BREAK THE CHAINS!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="Arial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Human Trafficking is Modern Day Slavery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A trafficking victim may be among your hotel guests or your fellow employees.</w:t>
                                    </w:r>
                                    <w:r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Pr="009F7C28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b/>
                                      </w:rPr>
                                    </w:pPr>
                                    <w:r w:rsidRPr="009F7C28">
                                      <w:rPr>
                                        <w:rFonts w:asciiTheme="minorHAnsi" w:hAnsi="Century Gothic" w:cstheme="minorBidi"/>
                                        <w:b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Look for clues - ask the right questions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" name="Picture 1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100" y="57150"/>
                                  <a:ext cx="1009650" cy="1333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457325"/>
                                  <a:ext cx="315785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Report to: [your anti-THB Champion]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OR CALL the confidential Referral Helpline on </w:t>
                                    </w: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0300 3038151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4" o:spid="_x0000_s1030" style="position:absolute;left:0;text-align:left;margin-left:249.4pt;margin-top:-.35pt;width:248.65pt;height:143.25pt;z-index:251664384;mso-width-relative:margin;mso-height-relative:margin" coordsize="31578,1819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">
                      <v:shape id="TextBox 17" o:spid="_x0000_s1031" type="#_x0000_t202" style="position:absolute;left:10001;width:21298;height:151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o1XMEA&#10;AADaAAAADwAAAGRycy9kb3ducmV2LnhtbESPQYvCMBSE7wv+h/AEb2ui6OJWo4gieFJW3YW9PZpn&#10;W2xeShNt/fdGEDwOM/MNM1u0thQ3qn3hWMOgr0AQp84UnGk4HTefExA+IBssHZOGO3lYzDsfM0yM&#10;a/iHboeQiQhhn6CGPIQqkdKnOVn0fVcRR+/saoshyjqTpsYmwm0ph0p9SYsFx4UcK1rllF4OV6vh&#10;d3f+/xupfba246pxrZJsv6XWvW67nIII1IZ3+NXeGg1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6NVzBAAAA2gAAAA8AAAAAAAAAAAAAAAAAmAIAAGRycy9kb3du&#10;cmV2LnhtbFBLBQYAAAAABAAEAPUAAACGAwAAAAA=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SEE THE SIGNS -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BREAK THE CHAINS!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Human Trafficking is Modern Day Slavery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A trafficking victim may be among your hotel guests or your fellow employees.</w:t>
                              </w:r>
                              <w:r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Pr="009F7C28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b/>
                                </w:rPr>
                              </w:pPr>
                              <w:r w:rsidRPr="009F7C28">
                                <w:rPr>
                                  <w:rFonts w:asciiTheme="minorHAnsi" w:hAnsi="Century Gothic" w:cstheme="minorBidi"/>
                                  <w:b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Look for clues - ask the right questions</w:t>
                              </w:r>
                            </w:p>
                          </w:txbxContent>
                        </v:textbox>
                      </v:shape>
                      <v:shape id="Picture 16" o:spid="_x0000_s1032" type="#_x0000_t75" style="position:absolute;left:381;top:571;width:10096;height:13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GH1DCAAAA2gAAAA8AAABkcnMvZG93bnJldi54bWxEj0FrAjEUhO9C/0N4BS+iWaUushpFhFJ7&#10;rNp6fWyem+DmZdlE3f33TaHgcZiZb5jVpnO1uFMbrGcF00kGgrj02nKl4HR8Hy9AhIissfZMCnoK&#10;sFm/DFZYaP/gL7ofYiUShEOBCkyMTSFlKA05DBPfECfv4luHMcm2krrFR4K7Ws6yLJcOLacFgw3t&#10;DJXXw80p+JiZajv9/Omz79t5ZOv5zr6FXqnha7ddgojUxWf4v73XCnL4u5JugFz/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7Rh9QwgAAANoAAAAPAAAAAAAAAAAAAAAAAJ8C&#10;AABkcnMvZG93bnJldi54bWxQSwUGAAAAAAQABAD3AAAAjgMAAAAA&#10;">
                        <v:imagedata r:id="rId9" o:title=""/>
                        <v:path arrowok="t"/>
                      </v:shape>
                      <v:shape id="Text Box 2" o:spid="_x0000_s1033" type="#_x0000_t202" style="position:absolute;top:14573;width:31578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Report to: [your anti-THB Champion]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OR CALL the confidential Referral Helpline on </w:t>
                              </w: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0300 3038151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noProof/>
                <w:lang w:val="en-GB" w:eastAsia="en-GB"/>
              </w:rPr>
              <mc:AlternateContent>
                <mc:Choice Requires="wpg">
                  <w:drawing>
                    <wp:anchor distT="0" distB="0" distL="114300" distR="114300" simplePos="0" relativeHeight="251662336" behindDoc="0" locked="0" layoutInCell="1" allowOverlap="1" wp14:anchorId="2ED614D0" wp14:editId="65E94B93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0</wp:posOffset>
                      </wp:positionV>
                      <wp:extent cx="3157855" cy="1819275"/>
                      <wp:effectExtent l="0" t="0" r="0" b="9525"/>
                      <wp:wrapNone/>
                      <wp:docPr id="3" name="Group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57855" cy="1819275"/>
                                <a:chOff x="0" y="0"/>
                                <a:chExt cx="3157855" cy="1819275"/>
                              </a:xfrm>
                            </wpg:grpSpPr>
                            <wps:wsp>
                              <wps:cNvPr id="2" name="TextBox 1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00125" y="0"/>
                                  <a:ext cx="2129790" cy="15132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B10C75" w:rsidRPr="00B10C75" w:rsidRDefault="00B10C75" w:rsidP="00B10C7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SEE THE SIGNS -</w:t>
                                    </w:r>
                                  </w:p>
                                  <w:p w:rsidR="00B10C75" w:rsidRPr="00B10C75" w:rsidRDefault="00B10C75" w:rsidP="00B10C7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BREAK THE CHAINS!</w:t>
                                    </w:r>
                                  </w:p>
                                  <w:p w:rsidR="00B10C75" w:rsidRPr="00B10C75" w:rsidRDefault="00B10C75" w:rsidP="00B10C7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="Arial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Human Trafficking is Modern Day Slavery</w:t>
                                    </w:r>
                                  </w:p>
                                  <w:p w:rsidR="00B10C75" w:rsidRPr="00B10C75" w:rsidRDefault="00B10C75" w:rsidP="00B10C7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B10C75" w:rsidRDefault="00B10C75" w:rsidP="00B10C7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A trafficking victim may be among your hotel guests or your fellow employees.</w:t>
                                    </w:r>
                                    <w:r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</w:p>
                                  <w:p w:rsidR="00B10C75" w:rsidRPr="00B10C75" w:rsidRDefault="00B10C75" w:rsidP="00B10C7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B10C75" w:rsidRPr="009F7C28" w:rsidRDefault="00B10C75" w:rsidP="00B10C7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b/>
                                      </w:rPr>
                                    </w:pPr>
                                    <w:r w:rsidRPr="009F7C28">
                                      <w:rPr>
                                        <w:rFonts w:asciiTheme="minorHAnsi" w:hAnsi="Century Gothic" w:cstheme="minorBidi"/>
                                        <w:b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Look for clues - ask the right questions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7" name="Picture 1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100" y="57150"/>
                                  <a:ext cx="1009650" cy="1333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457325"/>
                                  <a:ext cx="315785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B10C75" w:rsidRPr="00B10C75" w:rsidRDefault="00B10C75" w:rsidP="00B10C7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Report to: [your anti-THB Champion]</w:t>
                                    </w:r>
                                  </w:p>
                                  <w:p w:rsidR="00B10C75" w:rsidRPr="00B10C75" w:rsidRDefault="00B10C75" w:rsidP="00B10C7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OR CALL the confidential Referral Helpline on </w:t>
                                    </w: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0300 3038151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3" o:spid="_x0000_s1034" style="position:absolute;left:0;text-align:left;margin-left:.75pt;margin-top:0;width:248.65pt;height:143.25pt;z-index:251662336" coordsize="31578,1819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">
                      <v:shape id="TextBox 17" o:spid="_x0000_s1035" type="#_x0000_t202" style="position:absolute;left:10001;width:21298;height:151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OtKMEA&#10;AADaAAAADwAAAGRycy9kb3ducmV2LnhtbESPT4vCMBTE74LfITzBmyaKiluNIrsInhT/7MLeHs2z&#10;LTYvpYm2fnuzsOBxmJnfMMt1a0vxoNoXjjWMhgoEcepMwZmGy3k7mIPwAdlg6Zg0PMnDetXtLDEx&#10;ruEjPU4hExHCPkENeQhVIqVPc7Loh64ijt7V1RZDlHUmTY1NhNtSjpWaSYsFx4UcK/rMKb2d7lbD&#10;9/76+zNRh+zLTqvGtUqy/ZBa93vtZgEiUBve4f/2zmgYw9+Ve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TrSjBAAAA2gAAAA8AAAAAAAAAAAAAAAAAmAIAAGRycy9kb3du&#10;cmV2LnhtbFBLBQYAAAAABAAEAPUAAACGAwAAAAA=&#10;" filled="f" stroked="f">
                        <v:textbox>
                          <w:txbxContent>
                            <w:p w:rsidR="00B10C75" w:rsidRPr="00B10C75" w:rsidRDefault="00B10C75" w:rsidP="00B10C7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SEE THE SIGNS -</w:t>
                              </w:r>
                            </w:p>
                            <w:p w:rsidR="00B10C75" w:rsidRPr="00B10C75" w:rsidRDefault="00B10C75" w:rsidP="00B10C7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BREAK THE CHAINS!</w:t>
                              </w:r>
                            </w:p>
                            <w:p w:rsidR="00B10C75" w:rsidRPr="00B10C75" w:rsidRDefault="00B10C75" w:rsidP="00B10C7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Human Trafficking is Modern Day Slavery</w:t>
                              </w:r>
                            </w:p>
                            <w:p w:rsidR="00B10C75" w:rsidRPr="00B10C75" w:rsidRDefault="00B10C75" w:rsidP="00B10C7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</w:pPr>
                            </w:p>
                            <w:p w:rsidR="00B10C75" w:rsidRDefault="00B10C75" w:rsidP="00B10C7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A trafficking victim may be among your hotel guests or your fellow employees.</w:t>
                              </w:r>
                              <w:r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  <w:p w:rsidR="00B10C75" w:rsidRPr="00B10C75" w:rsidRDefault="00B10C75" w:rsidP="00B10C7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2"/>
                                  <w:szCs w:val="12"/>
                                </w:rPr>
                              </w:pPr>
                            </w:p>
                            <w:p w:rsidR="00B10C75" w:rsidRPr="009F7C28" w:rsidRDefault="00B10C75" w:rsidP="00B10C7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b/>
                                </w:rPr>
                              </w:pPr>
                              <w:r w:rsidRPr="009F7C28">
                                <w:rPr>
                                  <w:rFonts w:asciiTheme="minorHAnsi" w:hAnsi="Century Gothic" w:cstheme="minorBidi"/>
                                  <w:b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Look for clues - ask the right questions</w:t>
                              </w:r>
                            </w:p>
                          </w:txbxContent>
                        </v:textbox>
                      </v:shape>
                      <v:shape id="Picture 16" o:spid="_x0000_s1036" type="#_x0000_t75" style="position:absolute;left:381;top:571;width:10096;height:13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BizrCAAAA2wAAAA8AAABkcnMvZG93bnJldi54bWxET99rwjAQfhf2P4Qb7EU0VeYcnWkRYWx7&#10;VKd7PZpbE9ZcShO1/e8XQfDtPr6ftyp714gzdcF6VjCbZiCIK68t1wq+9++TVxAhImtsPJOCgQKU&#10;xcNohbn2F97SeRdrkUI45KjAxNjmUobKkMMw9S1x4n595zAm2NVSd3hJ4a6R8yx7kQ4tpwaDLW0M&#10;VX+7k1PwMTf1evZ1HLLD6Wdsm8XGPodBqafHfv0GIlIf7+Kb+1On+Uu4/pIOkMU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gYs6wgAAANsAAAAPAAAAAAAAAAAAAAAAAJ8C&#10;AABkcnMvZG93bnJldi54bWxQSwUGAAAAAAQABAD3AAAAjgMAAAAA&#10;">
                        <v:imagedata r:id="rId9" o:title=""/>
                        <v:path arrowok="t"/>
                      </v:shape>
                      <v:shape id="Text Box 2" o:spid="_x0000_s1037" type="#_x0000_t202" style="position:absolute;top:14573;width:31578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EzX78A&#10;AADaAAAADwAAAGRycy9kb3ducmV2LnhtbERPS4vCMBC+L/gfwgje1sRFxa1GkRXBk+JjF/Y2NGNb&#10;bCalibb+eyMInoaP7zmzRWtLcaPaF441DPoKBHHqTMGZhtNx/TkB4QOywdIxabiTh8W88zHDxLiG&#10;93Q7hEzEEPYJashDqBIpfZqTRd93FXHkzq62GCKsM2lqbGK4LeWXUmNpseDYkGNFPzmll8PVavjd&#10;nv//hmqXreyoalyrJNtvqXWv2y6nIAK14S1+uTcmzofnK88r5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QTNfvwAAANoAAAAPAAAAAAAAAAAAAAAAAJgCAABkcnMvZG93bnJl&#10;di54bWxQSwUGAAAAAAQABAD1AAAAhAMAAAAA&#10;" filled="f" stroked="f">
                        <v:textbox>
                          <w:txbxContent>
                            <w:p w:rsidR="00B10C75" w:rsidRPr="00B10C75" w:rsidRDefault="00B10C75" w:rsidP="00B10C7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Report to: [your anti-THB Champion]</w:t>
                              </w:r>
                            </w:p>
                            <w:p w:rsidR="00B10C75" w:rsidRPr="00B10C75" w:rsidRDefault="00B10C75" w:rsidP="00B10C7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OR CALL the confidential Referral Helpline on </w:t>
                              </w: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0300 3038151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4965" w:type="dxa"/>
            <w:vAlign w:val="center"/>
          </w:tcPr>
          <w:p w:rsidR="005D25B7" w:rsidRPr="00B10C75" w:rsidRDefault="005D25B7" w:rsidP="00FC170F"/>
        </w:tc>
      </w:tr>
      <w:tr w:rsidR="005D25B7" w:rsidRPr="00C056E5">
        <w:trPr>
          <w:cantSplit/>
          <w:trHeight w:hRule="exact" w:val="2880"/>
        </w:trPr>
        <w:tc>
          <w:tcPr>
            <w:tcW w:w="5040" w:type="dxa"/>
            <w:vAlign w:val="center"/>
          </w:tcPr>
          <w:p w:rsidR="005D25B7" w:rsidRPr="00C056E5" w:rsidRDefault="00196AC5" w:rsidP="00FC170F">
            <w:r>
              <w:rPr>
                <w:noProof/>
                <w:lang w:val="en-GB" w:eastAsia="en-GB"/>
              </w:rPr>
              <mc:AlternateContent>
                <mc:Choice Requires="wpg">
                  <w:drawing>
                    <wp:anchor distT="0" distB="0" distL="114300" distR="114300" simplePos="0" relativeHeight="251668480" behindDoc="0" locked="0" layoutInCell="1" allowOverlap="1" wp14:anchorId="60088076" wp14:editId="41351F8F">
                      <wp:simplePos x="0" y="0"/>
                      <wp:positionH relativeFrom="column">
                        <wp:posOffset>3169285</wp:posOffset>
                      </wp:positionH>
                      <wp:positionV relativeFrom="paragraph">
                        <wp:posOffset>20955</wp:posOffset>
                      </wp:positionV>
                      <wp:extent cx="3157855" cy="1819275"/>
                      <wp:effectExtent l="0" t="0" r="0" b="9525"/>
                      <wp:wrapNone/>
                      <wp:docPr id="12" name="Group 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57855" cy="1819275"/>
                                <a:chOff x="0" y="0"/>
                                <a:chExt cx="3157855" cy="1819275"/>
                              </a:xfrm>
                            </wpg:grpSpPr>
                            <wps:wsp>
                              <wps:cNvPr id="13" name="TextBox 1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00125" y="0"/>
                                  <a:ext cx="2129790" cy="15132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SEE THE SIGNS -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BREAK THE CHAINS!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="Arial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Human Trafficking is Modern Day Slavery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A trafficking victim may be among your hotel guests or your fellow employees.</w:t>
                                    </w:r>
                                    <w:r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Pr="009F7C28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b/>
                                      </w:rPr>
                                    </w:pPr>
                                    <w:r w:rsidRPr="009F7C28">
                                      <w:rPr>
                                        <w:rFonts w:asciiTheme="minorHAnsi" w:hAnsi="Century Gothic" w:cstheme="minorBidi"/>
                                        <w:b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Look for clues - ask the right questions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" name="Picture 1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100" y="57150"/>
                                  <a:ext cx="1009650" cy="1333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457325"/>
                                  <a:ext cx="315785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Report to: [your anti-THB Champion]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OR CALL the confidential Referral Helpline on </w:t>
                                    </w: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0300 3038151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2" o:spid="_x0000_s1038" style="position:absolute;left:0;text-align:left;margin-left:249.55pt;margin-top:1.65pt;width:248.65pt;height:143.25pt;z-index:251668480;mso-width-relative:margin;mso-height-relative:margin" coordsize="31578,1819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">
                      <v:shape id="TextBox 17" o:spid="_x0000_s1039" type="#_x0000_t202" style="position:absolute;left:10001;width:21298;height:151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JLjsEA&#10;AADbAAAADwAAAGRycy9kb3ducmV2LnhtbERPTWvCQBC9F/wPywjedFdtpcZsRFoKPbWYtoK3ITsm&#10;wexsyG5N/PduQehtHu9z0u1gG3GhzteONcxnCgRx4UzNpYbvr7fpMwgfkA02jknDlTxss9FDiolx&#10;Pe/pkodSxBD2CWqoQmgTKX1RkUU/cy1x5E6usxgi7EppOuxjuG3kQqmVtFhzbKiwpZeKinP+azX8&#10;fJyOh0f1Wb7ap7Z3g5Js11LryXjYbUAEGsK/+O5+N3H+E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SS47BAAAA2wAAAA8AAAAAAAAAAAAAAAAAmAIAAGRycy9kb3du&#10;cmV2LnhtbFBLBQYAAAAABAAEAPUAAACGAwAAAAA=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SEE THE SIGNS -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BREAK THE CHAINS!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Human Trafficking is Modern Day Slavery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A trafficking victim may be among your hotel guests or your fellow employees.</w:t>
                              </w:r>
                              <w:r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Pr="009F7C28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b/>
                                </w:rPr>
                              </w:pPr>
                              <w:r w:rsidRPr="009F7C28">
                                <w:rPr>
                                  <w:rFonts w:asciiTheme="minorHAnsi" w:hAnsi="Century Gothic" w:cstheme="minorBidi"/>
                                  <w:b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Look for clues - ask the right questions</w:t>
                              </w:r>
                            </w:p>
                          </w:txbxContent>
                        </v:textbox>
                      </v:shape>
                      <v:shape id="Picture 16" o:spid="_x0000_s1040" type="#_x0000_t75" style="position:absolute;left:381;top:571;width:10096;height:13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TFU3BAAAA2wAAAA8AAABkcnMvZG93bnJldi54bWxET99rwjAQfh/4P4QT9jI0VZxI11REkG2P&#10;uqmvR3Nrgs2lNFHb/34ZCHu7j+/nFeveNeJGXbCeFcymGQjiymvLtYLvr91kBSJEZI2NZ1IwUIB1&#10;OXoqMNf+znu6HWItUgiHHBWYGNtcylAZchimviVO3I/vHMYEu1rqDu8p3DVynmVL6dByajDY0tZQ&#10;dTlcnYL3uak3s8/TkB2v5xfbvG7tIgxKPY/7zRuISH38Fz/cHzrNX8DfL+kAWf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ZTFU3BAAAA2wAAAA8AAAAAAAAAAAAAAAAAnwIA&#10;AGRycy9kb3ducmV2LnhtbFBLBQYAAAAABAAEAPcAAACNAwAAAAA=&#10;">
                        <v:imagedata r:id="rId9" o:title=""/>
                        <v:path arrowok="t"/>
                      </v:shape>
                      <v:shape id="Text Box 2" o:spid="_x0000_s1041" type="#_x0000_t202" style="position:absolute;top:14573;width:31578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d2Yb8A&#10;AADbAAAADwAAAGRycy9kb3ducmV2LnhtbERPTYvCMBC9L/gfwgje1kTRxa1GEUXwpKy6C3sbmrEt&#10;NpPSRFv/vREEb/N4nzNbtLYUN6p94VjDoK9AEKfOFJxpOB03nxMQPiAbLB2Thjt5WMw7HzNMjGv4&#10;h26HkIkYwj5BDXkIVSKlT3Oy6PuuIo7c2dUWQ4R1Jk2NTQy3pRwq9SUtFhwbcqxolVN6OVytht/d&#10;+f9vpPbZ2o6rxrVKsv2WWve67XIKIlAb3uKXe2vi/DE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93ZhvwAAANsAAAAPAAAAAAAAAAAAAAAAAJgCAABkcnMvZG93bnJl&#10;di54bWxQSwUGAAAAAAQABAD1AAAAhAMAAAAA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Report to: [your anti-THB Champion]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OR CALL the confidential Referral Helpline on </w:t>
                              </w: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0300 3038151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4965" w:type="dxa"/>
            <w:vAlign w:val="center"/>
          </w:tcPr>
          <w:p w:rsidR="005D25B7" w:rsidRPr="00C056E5" w:rsidRDefault="005D25B7" w:rsidP="00FC170F"/>
        </w:tc>
      </w:tr>
      <w:tr w:rsidR="005D25B7" w:rsidRPr="00C056E5">
        <w:trPr>
          <w:cantSplit/>
          <w:trHeight w:hRule="exact" w:val="2880"/>
        </w:trPr>
        <w:tc>
          <w:tcPr>
            <w:tcW w:w="5040" w:type="dxa"/>
            <w:vAlign w:val="center"/>
          </w:tcPr>
          <w:p w:rsidR="005D25B7" w:rsidRPr="00C056E5" w:rsidRDefault="00196AC5" w:rsidP="00FC170F">
            <w:r>
              <w:rPr>
                <w:noProof/>
                <w:lang w:val="en-GB" w:eastAsia="en-GB"/>
              </w:rPr>
              <mc:AlternateContent>
                <mc:Choice Requires="wpg">
                  <w:drawing>
                    <wp:anchor distT="0" distB="0" distL="114300" distR="114300" simplePos="0" relativeHeight="251674624" behindDoc="0" locked="0" layoutInCell="1" allowOverlap="1" wp14:anchorId="38871DDE" wp14:editId="32918E9D">
                      <wp:simplePos x="0" y="0"/>
                      <wp:positionH relativeFrom="column">
                        <wp:posOffset>19685</wp:posOffset>
                      </wp:positionH>
                      <wp:positionV relativeFrom="paragraph">
                        <wp:posOffset>1807845</wp:posOffset>
                      </wp:positionV>
                      <wp:extent cx="3157855" cy="1819275"/>
                      <wp:effectExtent l="0" t="0" r="0" b="9525"/>
                      <wp:wrapNone/>
                      <wp:docPr id="26" name="Group 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57855" cy="1819275"/>
                                <a:chOff x="0" y="0"/>
                                <a:chExt cx="3157855" cy="1819275"/>
                              </a:xfrm>
                            </wpg:grpSpPr>
                            <wps:wsp>
                              <wps:cNvPr id="27" name="TextBox 1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00125" y="0"/>
                                  <a:ext cx="2129790" cy="15132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SEE THE SIGNS -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BREAK THE CHAINS!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="Arial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Human Trafficking is Modern Day Slavery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A trafficking victim may be among your hotel guests or your fellow employees.</w:t>
                                    </w:r>
                                    <w:r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Pr="009F7C28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b/>
                                      </w:rPr>
                                    </w:pPr>
                                    <w:r w:rsidRPr="009F7C28">
                                      <w:rPr>
                                        <w:rFonts w:asciiTheme="minorHAnsi" w:hAnsi="Century Gothic" w:cstheme="minorBidi"/>
                                        <w:b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Look for clues - ask the right questions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8" name="Picture 1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100" y="57150"/>
                                  <a:ext cx="1009650" cy="1333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457325"/>
                                  <a:ext cx="315785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Report to: [your anti-THB Champion]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OR CALL the confidential Referral Helpline on </w:t>
                                    </w: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0300 3038151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6" o:spid="_x0000_s1042" style="position:absolute;left:0;text-align:left;margin-left:1.55pt;margin-top:142.35pt;width:248.65pt;height:143.25pt;z-index:251674624;mso-width-relative:margin;mso-height-relative:margin" coordsize="31578,1819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">
                      <v:shape id="TextBox 17" o:spid="_x0000_s1043" type="#_x0000_t202" style="position:absolute;left:10001;width:21298;height:151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WHM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E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FhzDEAAAA2wAAAA8AAAAAAAAAAAAAAAAAmAIAAGRycy9k&#10;b3ducmV2LnhtbFBLBQYAAAAABAAEAPUAAACJAwAAAAA=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SEE THE SIGNS -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BREAK THE CHAINS!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Human Trafficking is Modern Day Slavery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A trafficking victim may be among your hotel guests or your fellow employees.</w:t>
                              </w:r>
                              <w:r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Pr="009F7C28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b/>
                                </w:rPr>
                              </w:pPr>
                              <w:r w:rsidRPr="009F7C28">
                                <w:rPr>
                                  <w:rFonts w:asciiTheme="minorHAnsi" w:hAnsi="Century Gothic" w:cstheme="minorBidi"/>
                                  <w:b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Look for clues - ask the right questions</w:t>
                              </w:r>
                            </w:p>
                          </w:txbxContent>
                        </v:textbox>
                      </v:shape>
                      <v:shape id="Picture 16" o:spid="_x0000_s1044" type="#_x0000_t75" style="position:absolute;left:381;top:571;width:10096;height:13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y1fXAAAAA2wAAAA8AAABkcnMvZG93bnJldi54bWxET89rwjAUvg/8H8ITdhmaWjaRaixFkG3H&#10;uanXR/Nsgs1LaaK2//1yGOz48f3elINrxZ36YD0rWMwzEMS115YbBT/f+9kKRIjIGlvPpGCkAOV2&#10;8rTBQvsHf9H9EBuRQjgUqMDE2BVShtqQwzD3HXHiLr53GBPsG6l7fKRw18o8y5bSoeXUYLCjnaH6&#10;erg5Be+5aarF52nMjrfzi23fdvY1jEo9T4dqDSLSEP/Ff+4PrSBPY9OX9APk9h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XLV9cAAAADbAAAADwAAAAAAAAAAAAAAAACfAgAA&#10;ZHJzL2Rvd25yZXYueG1sUEsFBgAAAAAEAAQA9wAAAIwDAAAAAA==&#10;">
                        <v:imagedata r:id="rId9" o:title=""/>
                        <v:path arrowok="t"/>
                      </v:shape>
                      <v:shape id="Text Box 2" o:spid="_x0000_s1045" type="#_x0000_t202" style="position:absolute;top:14573;width:31578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a22c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wzy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a22cMAAADbAAAADwAAAAAAAAAAAAAAAACYAgAAZHJzL2Rv&#10;d25yZXYueG1sUEsFBgAAAAAEAAQA9QAAAIgDAAAAAA==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Report to: [your anti-THB Champion]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OR CALL the confidential Referral Helpline on </w:t>
                              </w: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0300 3038151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noProof/>
                <w:lang w:val="en-GB" w:eastAsia="en-GB"/>
              </w:rPr>
              <mc:AlternateContent>
                <mc:Choice Requires="wpg">
                  <w:drawing>
                    <wp:anchor distT="0" distB="0" distL="114300" distR="114300" simplePos="0" relativeHeight="251672576" behindDoc="0" locked="0" layoutInCell="1" allowOverlap="1" wp14:anchorId="679940F4" wp14:editId="7D5DD02A">
                      <wp:simplePos x="0" y="0"/>
                      <wp:positionH relativeFrom="column">
                        <wp:posOffset>10160</wp:posOffset>
                      </wp:positionH>
                      <wp:positionV relativeFrom="paragraph">
                        <wp:posOffset>1270</wp:posOffset>
                      </wp:positionV>
                      <wp:extent cx="3157855" cy="1819275"/>
                      <wp:effectExtent l="0" t="0" r="0" b="9525"/>
                      <wp:wrapNone/>
                      <wp:docPr id="22" name="Group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57855" cy="1819275"/>
                                <a:chOff x="0" y="0"/>
                                <a:chExt cx="3157855" cy="1819275"/>
                              </a:xfrm>
                            </wpg:grpSpPr>
                            <wps:wsp>
                              <wps:cNvPr id="23" name="TextBox 1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00125" y="0"/>
                                  <a:ext cx="2129790" cy="15132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SEE THE SIGNS -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BREAK THE CHAINS!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="Arial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Human Trafficking is Modern Day Slavery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A trafficking victim may be among your hotel guests or your fellow employees.</w:t>
                                    </w:r>
                                    <w:r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Pr="009F7C28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b/>
                                      </w:rPr>
                                    </w:pPr>
                                    <w:r w:rsidRPr="009F7C28">
                                      <w:rPr>
                                        <w:rFonts w:asciiTheme="minorHAnsi" w:hAnsi="Century Gothic" w:cstheme="minorBidi"/>
                                        <w:b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Look for clues - ask the right questions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4" name="Picture 1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100" y="57150"/>
                                  <a:ext cx="1009650" cy="1333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457325"/>
                                  <a:ext cx="315785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Report to: [your anti-THB Champion]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OR CALL the confidential Referral Helpline on </w:t>
                                    </w: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0300 3038151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" o:spid="_x0000_s1046" style="position:absolute;left:0;text-align:left;margin-left:.8pt;margin-top:.1pt;width:248.65pt;height:143.25pt;z-index:251672576;mso-width-relative:margin;mso-height-relative:margin" coordsize="31578,1819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">
                      <v:shape id="TextBox 17" o:spid="_x0000_s1047" type="#_x0000_t202" style="position:absolute;left:10001;width:21298;height:151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6BM8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2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+gTPEAAAA2wAAAA8AAAAAAAAAAAAAAAAAmAIAAGRycy9k&#10;b3ducmV2LnhtbFBLBQYAAAAABAAEAPUAAACJAwAAAAA=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SEE THE SIGNS -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BREAK THE CHAINS!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Human Trafficking is Modern Day Slavery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A trafficking victim may be among your hotel guests or your fellow employees.</w:t>
                              </w:r>
                              <w:r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Pr="009F7C28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b/>
                                </w:rPr>
                              </w:pPr>
                              <w:r w:rsidRPr="009F7C28">
                                <w:rPr>
                                  <w:rFonts w:asciiTheme="minorHAnsi" w:hAnsi="Century Gothic" w:cstheme="minorBidi"/>
                                  <w:b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Look for clues - ask the right questions</w:t>
                              </w:r>
                            </w:p>
                          </w:txbxContent>
                        </v:textbox>
                      </v:shape>
                      <v:shape id="Picture 16" o:spid="_x0000_s1048" type="#_x0000_t75" style="position:absolute;left:381;top:571;width:10096;height:13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/3/DDAAAA2wAAAA8AAABkcnMvZG93bnJldi54bWxEj0FrAjEUhO8F/0N4Qi9Fsy5WZDWKCNL2&#10;qK16fWyem+DmZdlE3f33TUHocZiZb5jlunO1uFMbrGcFk3EGgrj02nKl4Od7N5qDCBFZY+2ZFPQU&#10;YL0avCyx0P7Be7ofYiUShEOBCkyMTSFlKA05DGPfECfv4luHMcm2krrFR4K7WuZZNpMOLacFgw1t&#10;DZXXw80p+MhNtZl8nfrseDu/2fp9a6ehV+p12G0WICJ18T/8bH9qBfkU/r6kHyB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D/f8MMAAADbAAAADwAAAAAAAAAAAAAAAACf&#10;AgAAZHJzL2Rvd25yZXYueG1sUEsFBgAAAAAEAAQA9wAAAI8DAAAAAA==&#10;">
                        <v:imagedata r:id="rId9" o:title=""/>
                        <v:path arrowok="t"/>
                      </v:shape>
                      <v:shape id="Text Box 2" o:spid="_x0000_s1049" type="#_x0000_t202" style="position:absolute;top:14573;width:31578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u83M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jK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m7zcwgAAANsAAAAPAAAAAAAAAAAAAAAAAJgCAABkcnMvZG93&#10;bnJldi54bWxQSwUGAAAAAAQABAD1AAAAhwMAAAAA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Report to: [your anti-THB Champion]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OR CALL the confidential Referral Helpline on </w:t>
                              </w: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0300 3038151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noProof/>
                <w:lang w:val="en-GB" w:eastAsia="en-GB"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allowOverlap="1" wp14:anchorId="1307E14F" wp14:editId="305B4587">
                      <wp:simplePos x="0" y="0"/>
                      <wp:positionH relativeFrom="column">
                        <wp:posOffset>3167380</wp:posOffset>
                      </wp:positionH>
                      <wp:positionV relativeFrom="paragraph">
                        <wp:posOffset>-3175</wp:posOffset>
                      </wp:positionV>
                      <wp:extent cx="3157855" cy="1819275"/>
                      <wp:effectExtent l="0" t="0" r="0" b="9525"/>
                      <wp:wrapNone/>
                      <wp:docPr id="16" name="Group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57855" cy="1819275"/>
                                <a:chOff x="0" y="0"/>
                                <a:chExt cx="3157855" cy="1819275"/>
                              </a:xfrm>
                            </wpg:grpSpPr>
                            <wps:wsp>
                              <wps:cNvPr id="18" name="TextBox 1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00125" y="0"/>
                                  <a:ext cx="2129790" cy="15132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SEE THE SIGNS -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BREAK THE CHAINS!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="Arial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Human Trafficking is Modern Day Slavery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A trafficking victim may be among your hotel guests or your fellow employees.</w:t>
                                    </w:r>
                                    <w:r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Pr="009F7C28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b/>
                                      </w:rPr>
                                    </w:pPr>
                                    <w:r w:rsidRPr="009F7C28">
                                      <w:rPr>
                                        <w:rFonts w:asciiTheme="minorHAnsi" w:hAnsi="Century Gothic" w:cstheme="minorBidi"/>
                                        <w:b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Look for clues - ask the right questions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" name="Picture 1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100" y="57150"/>
                                  <a:ext cx="1009650" cy="1333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457325"/>
                                  <a:ext cx="315785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Report to: [your anti-THB Champion]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OR CALL the confidential Referral Helpline on </w:t>
                                    </w: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0300 3038151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6" o:spid="_x0000_s1050" style="position:absolute;left:0;text-align:left;margin-left:249.4pt;margin-top:-.25pt;width:248.65pt;height:143.25pt;z-index:251670528;mso-width-relative:margin;mso-height-relative:margin" coordsize="31578,1819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">
                      <v:shape id="TextBox 17" o:spid="_x0000_s1051" type="#_x0000_t202" style="position:absolute;left:10001;width:21298;height:151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bZ/8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Y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22f/EAAAA2wAAAA8AAAAAAAAAAAAAAAAAmAIAAGRycy9k&#10;b3ducmV2LnhtbFBLBQYAAAAABAAEAPUAAACJAwAAAAA=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SEE THE SIGNS -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BREAK THE CHAINS!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Human Trafficking is Modern Day Slavery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A trafficking victim may be among your hotel guests or your fellow employees.</w:t>
                              </w:r>
                              <w:r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Pr="009F7C28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b/>
                                </w:rPr>
                              </w:pPr>
                              <w:r w:rsidRPr="009F7C28">
                                <w:rPr>
                                  <w:rFonts w:asciiTheme="minorHAnsi" w:hAnsi="Century Gothic" w:cstheme="minorBidi"/>
                                  <w:b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Look for clues - ask the right questions</w:t>
                              </w:r>
                            </w:p>
                          </w:txbxContent>
                        </v:textbox>
                      </v:shape>
                      <v:shape id="Picture 16" o:spid="_x0000_s1052" type="#_x0000_t75" style="position:absolute;left:381;top:571;width:10096;height:13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SutPCAAAA2wAAAA8AAABkcnMvZG93bnJldi54bWxET99rwjAQfhf2P4Qb7EU0VeZwnWkRYWx7&#10;VKd7PZpbE9ZcShO1/e8XQfDtPr6ftyp714gzdcF6VjCbZiCIK68t1wq+9++TJYgQkTU2nknBQAHK&#10;4mG0wlz7C2/pvIu1SCEcclRgYmxzKUNlyGGY+pY4cb++cxgT7GqpO7ykcNfIeZa9SIeWU4PBljaG&#10;qr/dySn4mJt6Pfs6Dtnh9DO2zWJjn8Og1NNjv34DEamPd/HN/anT/Fe4/pIOkMU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YUrrTwgAAANsAAAAPAAAAAAAAAAAAAAAAAJ8C&#10;AABkcnMvZG93bnJldi54bWxQSwUGAAAAAAQABAD3AAAAjgMAAAAA&#10;">
                        <v:imagedata r:id="rId9" o:title=""/>
                        <v:path arrowok="t"/>
                      </v:shape>
                      <v:shape id="Text Box 2" o:spid="_x0000_s1053" type="#_x0000_t202" style="position:absolute;top:14573;width:31578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Report to: [your anti-THB Champion]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OR CALL the confidential Referral Helpline on </w:t>
                              </w: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0300 3038151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4965" w:type="dxa"/>
            <w:vAlign w:val="center"/>
          </w:tcPr>
          <w:p w:rsidR="005D25B7" w:rsidRPr="00C056E5" w:rsidRDefault="005D25B7" w:rsidP="00FC170F"/>
        </w:tc>
      </w:tr>
      <w:tr w:rsidR="005D25B7" w:rsidRPr="00C056E5">
        <w:trPr>
          <w:cantSplit/>
          <w:trHeight w:hRule="exact" w:val="2880"/>
        </w:trPr>
        <w:tc>
          <w:tcPr>
            <w:tcW w:w="5040" w:type="dxa"/>
            <w:vAlign w:val="center"/>
          </w:tcPr>
          <w:p w:rsidR="005D25B7" w:rsidRPr="00C056E5" w:rsidRDefault="00196AC5" w:rsidP="00FC170F">
            <w:r>
              <w:rPr>
                <w:noProof/>
                <w:lang w:val="en-GB" w:eastAsia="en-GB"/>
              </w:rPr>
              <mc:AlternateContent>
                <mc:Choice Requires="wpg">
                  <w:drawing>
                    <wp:anchor distT="0" distB="0" distL="114300" distR="114300" simplePos="0" relativeHeight="251676672" behindDoc="0" locked="0" layoutInCell="1" allowOverlap="1" wp14:anchorId="078E082A" wp14:editId="6EDBEADA">
                      <wp:simplePos x="0" y="0"/>
                      <wp:positionH relativeFrom="column">
                        <wp:posOffset>3176905</wp:posOffset>
                      </wp:positionH>
                      <wp:positionV relativeFrom="paragraph">
                        <wp:posOffset>-46355</wp:posOffset>
                      </wp:positionV>
                      <wp:extent cx="3157855" cy="1819275"/>
                      <wp:effectExtent l="0" t="0" r="0" b="9525"/>
                      <wp:wrapNone/>
                      <wp:docPr id="30" name="Group 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57855" cy="1819275"/>
                                <a:chOff x="0" y="0"/>
                                <a:chExt cx="3157855" cy="1819275"/>
                              </a:xfrm>
                            </wpg:grpSpPr>
                            <wps:wsp>
                              <wps:cNvPr id="31" name="TextBox 1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00125" y="0"/>
                                  <a:ext cx="2129790" cy="15132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SEE THE SIGNS -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BREAK THE CHAINS!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="Arial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Human Trafficking is Modern Day Slavery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A trafficking victim may be among your hotel guests or your fellow employees.</w:t>
                                    </w:r>
                                    <w:r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Pr="009F7C28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b/>
                                      </w:rPr>
                                    </w:pPr>
                                    <w:r w:rsidRPr="009F7C28">
                                      <w:rPr>
                                        <w:rFonts w:asciiTheme="minorHAnsi" w:hAnsi="Century Gothic" w:cstheme="minorBidi"/>
                                        <w:b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Look for clues - ask the right questions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2" name="Picture 1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100" y="57150"/>
                                  <a:ext cx="1009650" cy="1333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457325"/>
                                  <a:ext cx="315785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Report to: [your anti-THB Champion]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OR CALL the confidential Referral Helpline on </w:t>
                                    </w: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0300 3038151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30" o:spid="_x0000_s1054" style="position:absolute;left:0;text-align:left;margin-left:250.15pt;margin-top:-3.65pt;width:248.65pt;height:143.25pt;z-index:251676672;mso-width-relative:margin;mso-height-relative:margin" coordsize="31578,1819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">
                      <v:shape id="TextBox 17" o:spid="_x0000_s1055" type="#_x0000_t202" style="position:absolute;left:10001;width:21298;height:151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ksAs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HsL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eSwCwgAAANsAAAAPAAAAAAAAAAAAAAAAAJgCAABkcnMvZG93&#10;bnJldi54bWxQSwUGAAAAAAQABAD1AAAAhwMAAAAA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SEE THE SIGNS -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BREAK THE CHAINS!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Human Trafficking is Modern Day Slavery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A trafficking victim may be among your hotel guests or your fellow employees.</w:t>
                              </w:r>
                              <w:r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Pr="009F7C28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b/>
                                </w:rPr>
                              </w:pPr>
                              <w:r w:rsidRPr="009F7C28">
                                <w:rPr>
                                  <w:rFonts w:asciiTheme="minorHAnsi" w:hAnsi="Century Gothic" w:cstheme="minorBidi"/>
                                  <w:b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Look for clues - ask the right questions</w:t>
                              </w:r>
                            </w:p>
                          </w:txbxContent>
                        </v:textbox>
                      </v:shape>
                      <v:shape id="Picture 16" o:spid="_x0000_s1056" type="#_x0000_t75" style="position:absolute;left:381;top:571;width:10096;height:13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1DdMLEAAAA2wAAAA8AAABkcnMvZG93bnJldi54bWxEj81qwzAQhO+BvIPYQi8hluMmpbhRQgiE&#10;tsf8NL0u1tYStVbGUhL77atCIcdhZr5hluveNeJKXbCeFcyyHARx5bXlWsHpuJu+gAgRWWPjmRQM&#10;FGC9Go+WWGp/4z1dD7EWCcKhRAUmxraUMlSGHIbMt8TJ+/adw5hkV0vd4S3BXSOLPH+WDi2nBYMt&#10;bQ1VP4eLU/BWmHoz+zgP+efla2KbxdbOw6DU40O/eQURqY/38H/7XSt4KuDvS/oBcvU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1DdMLEAAAA2wAAAA8AAAAAAAAAAAAAAAAA&#10;nwIAAGRycy9kb3ducmV2LnhtbFBLBQYAAAAABAAEAPcAAACQAwAAAAA=&#10;">
                        <v:imagedata r:id="rId9" o:title=""/>
                        <v:path arrowok="t"/>
                      </v:shape>
                      <v:shape id="Text Box 2" o:spid="_x0000_s1057" type="#_x0000_t202" style="position:absolute;top:14573;width:31578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cX7s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3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nF+7EAAAA2wAAAA8AAAAAAAAAAAAAAAAAmAIAAGRycy9k&#10;b3ducmV2LnhtbFBLBQYAAAAABAAEAPUAAACJAwAAAAA=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Report to: [your anti-THB Champion]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OR CALL the confidential Referral Helpline on </w:t>
                              </w: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0300 3038151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4965" w:type="dxa"/>
            <w:vAlign w:val="center"/>
          </w:tcPr>
          <w:p w:rsidR="005D25B7" w:rsidRPr="00C056E5" w:rsidRDefault="005D25B7" w:rsidP="00FC170F"/>
        </w:tc>
      </w:tr>
      <w:tr w:rsidR="005D25B7" w:rsidRPr="00C056E5">
        <w:trPr>
          <w:cantSplit/>
          <w:trHeight w:hRule="exact" w:val="2880"/>
        </w:trPr>
        <w:tc>
          <w:tcPr>
            <w:tcW w:w="5040" w:type="dxa"/>
            <w:vAlign w:val="center"/>
          </w:tcPr>
          <w:p w:rsidR="005D25B7" w:rsidRPr="00C056E5" w:rsidRDefault="00196AC5" w:rsidP="00FC170F">
            <w:r>
              <w:rPr>
                <w:noProof/>
                <w:lang w:val="en-GB" w:eastAsia="en-GB"/>
              </w:rPr>
              <mc:AlternateContent>
                <mc:Choice Requires="wpg">
                  <w:drawing>
                    <wp:anchor distT="0" distB="0" distL="114300" distR="114300" simplePos="0" relativeHeight="251678720" behindDoc="0" locked="0" layoutInCell="1" allowOverlap="1" wp14:anchorId="300570DA" wp14:editId="5BC71BDB">
                      <wp:simplePos x="0" y="0"/>
                      <wp:positionH relativeFrom="column">
                        <wp:posOffset>8255</wp:posOffset>
                      </wp:positionH>
                      <wp:positionV relativeFrom="paragraph">
                        <wp:posOffset>-23495</wp:posOffset>
                      </wp:positionV>
                      <wp:extent cx="3157855" cy="1819275"/>
                      <wp:effectExtent l="0" t="0" r="0" b="9525"/>
                      <wp:wrapNone/>
                      <wp:docPr id="34" name="Group 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57855" cy="1819275"/>
                                <a:chOff x="0" y="0"/>
                                <a:chExt cx="3157855" cy="1819275"/>
                              </a:xfrm>
                            </wpg:grpSpPr>
                            <wps:wsp>
                              <wps:cNvPr id="35" name="TextBox 1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00125" y="0"/>
                                  <a:ext cx="2129790" cy="15132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SEE THE SIGNS -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BREAK THE CHAINS!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="Arial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Human Trafficking is Modern Day Slavery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A trafficking victim may be among your hotel guests or your fellow employees.</w:t>
                                    </w:r>
                                    <w:r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Pr="009F7C28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b/>
                                      </w:rPr>
                                    </w:pPr>
                                    <w:r w:rsidRPr="009F7C28">
                                      <w:rPr>
                                        <w:rFonts w:asciiTheme="minorHAnsi" w:hAnsi="Century Gothic" w:cstheme="minorBidi"/>
                                        <w:b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Look for clues - ask the right questions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6" name="Picture 1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100" y="57150"/>
                                  <a:ext cx="1009650" cy="1333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457325"/>
                                  <a:ext cx="315785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Report to: [your anti-THB Champion]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OR CALL the confidential Referral Helpline on </w:t>
                                    </w: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0300 3038151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34" o:spid="_x0000_s1058" style="position:absolute;left:0;text-align:left;margin-left:.65pt;margin-top:-1.85pt;width:248.65pt;height:143.25pt;z-index:251678720;mso-width-relative:margin;mso-height-relative:margin" coordsize="31578,1819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">
                      <v:shape id="TextBox 17" o:spid="_x0000_s1059" type="#_x0000_t202" style="position:absolute;left:10001;width:21298;height:151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IqAc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Jl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0IqAcMAAADbAAAADwAAAAAAAAAAAAAAAACYAgAAZHJzL2Rv&#10;d25yZXYueG1sUEsFBgAAAAAEAAQA9QAAAIgDAAAAAA==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SEE THE SIGNS -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BREAK THE CHAINS!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Human Trafficking is Modern Day Slavery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A trafficking victim may be among your hotel guests or your fellow employees.</w:t>
                              </w:r>
                              <w:r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Pr="009F7C28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b/>
                                </w:rPr>
                              </w:pPr>
                              <w:r w:rsidRPr="009F7C28">
                                <w:rPr>
                                  <w:rFonts w:asciiTheme="minorHAnsi" w:hAnsi="Century Gothic" w:cstheme="minorBidi"/>
                                  <w:b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Look for clues - ask the right questions</w:t>
                              </w:r>
                            </w:p>
                          </w:txbxContent>
                        </v:textbox>
                      </v:shape>
                      <v:shape id="Picture 16" o:spid="_x0000_s1060" type="#_x0000_t75" style="position:absolute;left:381;top:571;width:10096;height:13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4csHDAAAA2wAAAA8AAABkcnMvZG93bnJldi54bWxEj09rAjEUxO9Cv0N4hV5Es1orshpFhNJ6&#10;1Prn+tg8N6Gbl2UTdffbm0LB4zAzv2EWq9ZV4kZNsJ4VjIYZCOLCa8ulgsPP52AGIkRkjZVnUtBR&#10;gNXypbfAXPs77+i2j6VIEA45KjAx1rmUoTDkMAx9TZy8i28cxiSbUuoG7wnuKjnOsql0aDktGKxp&#10;Y6j43V+dgq+xKdej7anLjtdz31YfGzsJnVJvr+16DiJSG5/h//a3VvA+hb8v6Qf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nhywcMAAADbAAAADwAAAAAAAAAAAAAAAACf&#10;AgAAZHJzL2Rvd25yZXYueG1sUEsFBgAAAAAEAAQA9wAAAI8DAAAAAA==&#10;">
                        <v:imagedata r:id="rId9" o:title=""/>
                        <v:path arrowok="t"/>
                      </v:shape>
                      <v:shape id="Text Box 2" o:spid="_x0000_s1061" type="#_x0000_t202" style="position:absolute;top:14573;width:31578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wR7cQA&#10;AADbAAAADwAAAGRycy9kb3ducmV2LnhtbESPT2sCMRTE7wW/Q3hCb5rUqm23G0UsgqeKVgu9PTZv&#10;/+DmZdmk7vrtG0HocZiZ3zDpsre1uFDrK8cansYKBHHmTMWFhuPXZvQKwgdkg7Vj0nAlD8vF4CHF&#10;xLiO93Q5hEJECPsENZQhNImUPivJoh+7hjh6uWsthijbQpoWuwi3tZwoNZcWK44LJTa0Lik7H36t&#10;htNn/vM9Vbviw86azvVKsn2TWj8O+9U7iEB9+A/f21uj4fkFbl/i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cEe3EAAAA2wAAAA8AAAAAAAAAAAAAAAAAmAIAAGRycy9k&#10;b3ducmV2LnhtbFBLBQYAAAAABAAEAPUAAACJAwAAAAA=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Report to: [your anti-THB Champion]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OR CALL the confidential Referral Helpline on </w:t>
                              </w: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0300 3038151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4965" w:type="dxa"/>
            <w:vAlign w:val="center"/>
          </w:tcPr>
          <w:p w:rsidR="005D25B7" w:rsidRPr="00C056E5" w:rsidRDefault="00196AC5" w:rsidP="00FC170F">
            <w:r>
              <w:rPr>
                <w:noProof/>
                <w:lang w:val="en-GB" w:eastAsia="en-GB"/>
              </w:rPr>
              <mc:AlternateContent>
                <mc:Choice Requires="wpg">
                  <w:drawing>
                    <wp:anchor distT="0" distB="0" distL="114300" distR="114300" simplePos="0" relativeHeight="251680768" behindDoc="0" locked="0" layoutInCell="1" allowOverlap="1" wp14:anchorId="1FB1AB60" wp14:editId="7E0846F5">
                      <wp:simplePos x="0" y="0"/>
                      <wp:positionH relativeFrom="column">
                        <wp:posOffset>8255</wp:posOffset>
                      </wp:positionH>
                      <wp:positionV relativeFrom="paragraph">
                        <wp:posOffset>41275</wp:posOffset>
                      </wp:positionV>
                      <wp:extent cx="3157855" cy="1819275"/>
                      <wp:effectExtent l="0" t="0" r="0" b="9525"/>
                      <wp:wrapNone/>
                      <wp:docPr id="39" name="Group 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57855" cy="1819275"/>
                                <a:chOff x="0" y="0"/>
                                <a:chExt cx="3157855" cy="1819275"/>
                              </a:xfrm>
                            </wpg:grpSpPr>
                            <wps:wsp>
                              <wps:cNvPr id="40" name="TextBox 1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00125" y="0"/>
                                  <a:ext cx="2129790" cy="15132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SEE THE SIGNS -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BREAK THE CHAINS!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="Arial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Human Trafficking is Modern Day Slavery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A trafficking victim may be among your hotel guests or your fellow employees.</w:t>
                                    </w:r>
                                    <w:r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196AC5" w:rsidRPr="009F7C28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b/>
                                      </w:rPr>
                                    </w:pPr>
                                    <w:r w:rsidRPr="009F7C28">
                                      <w:rPr>
                                        <w:rFonts w:asciiTheme="minorHAnsi" w:hAnsi="Century Gothic" w:cstheme="minorBidi"/>
                                        <w:b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Look for clues - ask the right questions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1" name="Picture 1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100" y="57150"/>
                                  <a:ext cx="1009650" cy="1333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457325"/>
                                  <a:ext cx="315785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Report to: [your anti-THB Champion]</w:t>
                                    </w:r>
                                  </w:p>
                                  <w:p w:rsidR="00196AC5" w:rsidRPr="00B10C75" w:rsidRDefault="00196AC5" w:rsidP="00196AC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both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 xml:space="preserve">OR CALL the confidential Referral Helpline on </w:t>
                                    </w:r>
                                    <w:r w:rsidRPr="00B10C75">
                                      <w:rPr>
                                        <w:rFonts w:asciiTheme="minorHAnsi" w:hAnsi="Century Gothic" w:cstheme="minorBidi"/>
                                        <w:b/>
                                        <w:bCs/>
                                        <w:color w:val="000000" w:themeColor="text1"/>
                                        <w:kern w:val="24"/>
                                        <w:sz w:val="16"/>
                                        <w:szCs w:val="16"/>
                                      </w:rPr>
                                      <w:t>0300 3038151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39" o:spid="_x0000_s1062" style="position:absolute;left:0;text-align:left;margin-left:.65pt;margin-top:3.25pt;width:248.65pt;height:143.25pt;z-index:251680768;mso-width-relative:margin;mso-height-relative:margin" coordsize="31578,1819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">
                      <v:shape id="TextBox 17" o:spid="_x0000_s1063" type="#_x0000_t202" style="position:absolute;left:10001;width:21298;height:151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SEE THE SIGNS -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BREAK THE CHAINS!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Human Trafficking is Modern Day Slavery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A trafficking victim may be among your hotel guests or your fellow employees.</w:t>
                              </w:r>
                              <w:r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2"/>
                                  <w:szCs w:val="12"/>
                                </w:rPr>
                              </w:pPr>
                            </w:p>
                            <w:p w:rsidR="00196AC5" w:rsidRPr="009F7C28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b/>
                                </w:rPr>
                              </w:pPr>
                              <w:r w:rsidRPr="009F7C28">
                                <w:rPr>
                                  <w:rFonts w:asciiTheme="minorHAnsi" w:hAnsi="Century Gothic" w:cstheme="minorBidi"/>
                                  <w:b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Look for clues - ask the right questions</w:t>
                              </w:r>
                            </w:p>
                          </w:txbxContent>
                        </v:textbox>
                      </v:shape>
                      <v:shape id="Picture 16" o:spid="_x0000_s1064" type="#_x0000_t75" style="position:absolute;left:381;top:571;width:10096;height:13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XmcjDAAAA2wAAAA8AAABkcnMvZG93bnJldi54bWxEj09rAjEUxO+C3yG8Qi+i2RWVsjWKCNJ6&#10;rH/q9bF53YRuXpZN1N1v3wgFj8PM/IZZrjtXixu1wXpWkE8yEMSl15YrBafjbvwGIkRkjbVnUtBT&#10;gPVqOFhiof2dv+h2iJVIEA4FKjAxNoWUoTTkMEx8Q5y8H986jEm2ldQt3hPc1XKaZQvp0HJaMNjQ&#10;1lD5e7g6BR9TU23y/Xefna+Xka3nWzsLvVKvL93mHUSkLj7D/+1PrWCWw+NL+gFy9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ZeZyMMAAADbAAAADwAAAAAAAAAAAAAAAACf&#10;AgAAZHJzL2Rvd25yZXYueG1sUEsFBgAAAAAEAAQA9wAAAI8DAAAAAA==&#10;">
                        <v:imagedata r:id="rId9" o:title=""/>
                        <v:path arrowok="t"/>
                      </v:shape>
                      <v:shape id="Text Box 2" o:spid="_x0000_s1065" type="#_x0000_t202" style="position:absolute;top:14573;width:31578;height:3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      <v:textbox>
                          <w:txbxContent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Report to: [your anti-THB Champion]</w:t>
                              </w:r>
                            </w:p>
                            <w:p w:rsidR="00196AC5" w:rsidRPr="00B10C75" w:rsidRDefault="00196AC5" w:rsidP="00196AC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B10C75">
                                <w:rPr>
                                  <w:rFonts w:asciiTheme="minorHAnsi" w:hAnsi="Century Gothic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OR CALL the confidential Referral Helpline on </w:t>
                              </w:r>
                              <w:r w:rsidRPr="00B10C75">
                                <w:rPr>
                                  <w:rFonts w:asciiTheme="minorHAnsi" w:hAnsi="Century Gothic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0300 3038151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bookmarkStart w:id="0" w:name="_GoBack"/>
        <w:bookmarkEnd w:id="0"/>
      </w:tr>
    </w:tbl>
    <w:p w:rsidR="00983590" w:rsidRPr="005D25B7" w:rsidRDefault="00983590" w:rsidP="005D25B7">
      <w:pPr>
        <w:rPr>
          <w:sz w:val="8"/>
          <w:szCs w:val="8"/>
        </w:rPr>
      </w:pPr>
    </w:p>
    <w:sectPr w:rsidR="00983590" w:rsidRPr="005D25B7" w:rsidSect="005D25B7">
      <w:type w:val="continuous"/>
      <w:pgSz w:w="12240" w:h="15840"/>
      <w:pgMar w:top="720" w:right="1080" w:bottom="576" w:left="1080" w:header="720" w:footer="720" w:gutter="0"/>
      <w:paperSrc w:first="276" w:other="276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F8428E2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69FC7452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DA58DB8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259AEB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CB20276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B994EF96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D5D0053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ED8CD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0DC224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6EC859B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7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1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0C75"/>
    <w:rsid w:val="00001BA0"/>
    <w:rsid w:val="00080AA6"/>
    <w:rsid w:val="000D259D"/>
    <w:rsid w:val="00131462"/>
    <w:rsid w:val="00196AC5"/>
    <w:rsid w:val="00223A7B"/>
    <w:rsid w:val="00227A70"/>
    <w:rsid w:val="00227F04"/>
    <w:rsid w:val="00256968"/>
    <w:rsid w:val="002607D0"/>
    <w:rsid w:val="00267151"/>
    <w:rsid w:val="00272E5E"/>
    <w:rsid w:val="003F464A"/>
    <w:rsid w:val="00411AF4"/>
    <w:rsid w:val="004B7E48"/>
    <w:rsid w:val="0054284B"/>
    <w:rsid w:val="005D25B7"/>
    <w:rsid w:val="00633B3A"/>
    <w:rsid w:val="00640211"/>
    <w:rsid w:val="00647219"/>
    <w:rsid w:val="00676C9C"/>
    <w:rsid w:val="00684478"/>
    <w:rsid w:val="0072049E"/>
    <w:rsid w:val="00753F59"/>
    <w:rsid w:val="007E34DA"/>
    <w:rsid w:val="00805342"/>
    <w:rsid w:val="00835AB3"/>
    <w:rsid w:val="008709FF"/>
    <w:rsid w:val="00950115"/>
    <w:rsid w:val="00983590"/>
    <w:rsid w:val="009E6978"/>
    <w:rsid w:val="009F7C28"/>
    <w:rsid w:val="00A61B64"/>
    <w:rsid w:val="00AC50B1"/>
    <w:rsid w:val="00B10C75"/>
    <w:rsid w:val="00B3098D"/>
    <w:rsid w:val="00B56ABF"/>
    <w:rsid w:val="00BA0C8C"/>
    <w:rsid w:val="00BC50FB"/>
    <w:rsid w:val="00C056E5"/>
    <w:rsid w:val="00C132B5"/>
    <w:rsid w:val="00CC01F4"/>
    <w:rsid w:val="00CE3AA7"/>
    <w:rsid w:val="00CE3D7A"/>
    <w:rsid w:val="00CE58AC"/>
    <w:rsid w:val="00CF44F6"/>
    <w:rsid w:val="00D036C4"/>
    <w:rsid w:val="00D11BE8"/>
    <w:rsid w:val="00DA3377"/>
    <w:rsid w:val="00DD7396"/>
    <w:rsid w:val="00E23366"/>
    <w:rsid w:val="00EA6936"/>
    <w:rsid w:val="00EE78DB"/>
    <w:rsid w:val="00F072AE"/>
    <w:rsid w:val="00F35E04"/>
    <w:rsid w:val="00F64D83"/>
    <w:rsid w:val="00F72C65"/>
    <w:rsid w:val="00F846BF"/>
    <w:rsid w:val="00FA3A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>
      <o:colormru v:ext="edit" colors="#99c38f,#a50021"/>
      <o:colormenu v:ext="edit" fillcolor="none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nhideWhenUsed="1" w:qFormat="1"/>
    <w:lsdException w:name="Closing" w:semiHidden="1" w:unhideWhenUsed="1"/>
    <w:lsdException w:name="Signature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nhideWhenUsed="1" w:qFormat="1"/>
    <w:lsdException w:name="Emphasis" w:semiHidden="1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Placeholder Text" w:semiHidden="1" w:uiPriority="99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E58AC"/>
    <w:pPr>
      <w:jc w:val="center"/>
    </w:pPr>
    <w:rPr>
      <w:rFonts w:asciiTheme="minorHAnsi" w:hAnsiTheme="minorHAnsi"/>
      <w:sz w:val="14"/>
    </w:rPr>
  </w:style>
  <w:style w:type="paragraph" w:styleId="Heading1">
    <w:name w:val="heading 1"/>
    <w:basedOn w:val="Normal"/>
    <w:next w:val="Normal"/>
    <w:qFormat/>
    <w:rsid w:val="00CE58AC"/>
    <w:pPr>
      <w:spacing w:before="200"/>
      <w:outlineLvl w:val="0"/>
    </w:pPr>
    <w:rPr>
      <w:rFonts w:asciiTheme="majorHAnsi" w:hAnsiTheme="majorHAnsi"/>
      <w:color w:val="4BACC6" w:themeColor="accent5"/>
      <w:spacing w:val="70"/>
      <w:sz w:val="22"/>
      <w:szCs w:val="22"/>
    </w:rPr>
  </w:style>
  <w:style w:type="paragraph" w:styleId="Heading2">
    <w:name w:val="heading 2"/>
    <w:basedOn w:val="Normal"/>
    <w:next w:val="Normal"/>
    <w:unhideWhenUsed/>
    <w:qFormat/>
    <w:rsid w:val="00CE58AC"/>
    <w:pPr>
      <w:outlineLvl w:val="1"/>
    </w:pPr>
    <w:rPr>
      <w:rFonts w:asciiTheme="majorHAnsi" w:hAnsiTheme="majorHAnsi"/>
      <w:i/>
      <w:color w:val="4BACC6" w:themeColor="accent5"/>
    </w:rPr>
  </w:style>
  <w:style w:type="paragraph" w:styleId="Heading3">
    <w:name w:val="heading 3"/>
    <w:basedOn w:val="Normal"/>
    <w:next w:val="Normal"/>
    <w:unhideWhenUsed/>
    <w:qFormat/>
    <w:rsid w:val="00CE58AC"/>
    <w:pPr>
      <w:spacing w:before="200"/>
      <w:outlineLvl w:val="2"/>
    </w:pPr>
    <w:rPr>
      <w:rFonts w:asciiTheme="majorHAnsi" w:hAnsiTheme="majorHAnsi"/>
      <w:b/>
      <w:caps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CE58AC"/>
    <w:rPr>
      <w:color w:val="808080"/>
    </w:rPr>
  </w:style>
  <w:style w:type="paragraph" w:styleId="BalloonText">
    <w:name w:val="Balloon Text"/>
    <w:basedOn w:val="Normal"/>
    <w:semiHidden/>
    <w:unhideWhenUsed/>
    <w:rsid w:val="00C056E5"/>
    <w:rPr>
      <w:rFonts w:ascii="Tahoma" w:hAnsi="Tahoma" w:cs="Tahoma"/>
      <w:szCs w:val="16"/>
    </w:rPr>
  </w:style>
  <w:style w:type="paragraph" w:styleId="NormalWeb">
    <w:name w:val="Normal (Web)"/>
    <w:basedOn w:val="Normal"/>
    <w:uiPriority w:val="99"/>
    <w:unhideWhenUsed/>
    <w:rsid w:val="00B10C75"/>
    <w:pPr>
      <w:spacing w:before="100" w:beforeAutospacing="1" w:after="100" w:afterAutospacing="1"/>
      <w:jc w:val="left"/>
    </w:pPr>
    <w:rPr>
      <w:rFonts w:ascii="Times New Roman" w:eastAsiaTheme="minorEastAsia" w:hAnsi="Times New Roman"/>
      <w:sz w:val="24"/>
      <w:szCs w:val="24"/>
      <w:lang w:val="en-GB"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nhideWhenUsed="1" w:qFormat="1"/>
    <w:lsdException w:name="Closing" w:semiHidden="1" w:unhideWhenUsed="1"/>
    <w:lsdException w:name="Signature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nhideWhenUsed="1" w:qFormat="1"/>
    <w:lsdException w:name="Emphasis" w:semiHidden="1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Placeholder Text" w:semiHidden="1" w:uiPriority="99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E58AC"/>
    <w:pPr>
      <w:jc w:val="center"/>
    </w:pPr>
    <w:rPr>
      <w:rFonts w:asciiTheme="minorHAnsi" w:hAnsiTheme="minorHAnsi"/>
      <w:sz w:val="14"/>
    </w:rPr>
  </w:style>
  <w:style w:type="paragraph" w:styleId="Heading1">
    <w:name w:val="heading 1"/>
    <w:basedOn w:val="Normal"/>
    <w:next w:val="Normal"/>
    <w:qFormat/>
    <w:rsid w:val="00CE58AC"/>
    <w:pPr>
      <w:spacing w:before="200"/>
      <w:outlineLvl w:val="0"/>
    </w:pPr>
    <w:rPr>
      <w:rFonts w:asciiTheme="majorHAnsi" w:hAnsiTheme="majorHAnsi"/>
      <w:color w:val="4BACC6" w:themeColor="accent5"/>
      <w:spacing w:val="70"/>
      <w:sz w:val="22"/>
      <w:szCs w:val="22"/>
    </w:rPr>
  </w:style>
  <w:style w:type="paragraph" w:styleId="Heading2">
    <w:name w:val="heading 2"/>
    <w:basedOn w:val="Normal"/>
    <w:next w:val="Normal"/>
    <w:unhideWhenUsed/>
    <w:qFormat/>
    <w:rsid w:val="00CE58AC"/>
    <w:pPr>
      <w:outlineLvl w:val="1"/>
    </w:pPr>
    <w:rPr>
      <w:rFonts w:asciiTheme="majorHAnsi" w:hAnsiTheme="majorHAnsi"/>
      <w:i/>
      <w:color w:val="4BACC6" w:themeColor="accent5"/>
    </w:rPr>
  </w:style>
  <w:style w:type="paragraph" w:styleId="Heading3">
    <w:name w:val="heading 3"/>
    <w:basedOn w:val="Normal"/>
    <w:next w:val="Normal"/>
    <w:unhideWhenUsed/>
    <w:qFormat/>
    <w:rsid w:val="00CE58AC"/>
    <w:pPr>
      <w:spacing w:before="200"/>
      <w:outlineLvl w:val="2"/>
    </w:pPr>
    <w:rPr>
      <w:rFonts w:asciiTheme="majorHAnsi" w:hAnsiTheme="majorHAnsi"/>
      <w:b/>
      <w:caps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CE58AC"/>
    <w:rPr>
      <w:color w:val="808080"/>
    </w:rPr>
  </w:style>
  <w:style w:type="paragraph" w:styleId="BalloonText">
    <w:name w:val="Balloon Text"/>
    <w:basedOn w:val="Normal"/>
    <w:semiHidden/>
    <w:unhideWhenUsed/>
    <w:rsid w:val="00C056E5"/>
    <w:rPr>
      <w:rFonts w:ascii="Tahoma" w:hAnsi="Tahoma" w:cs="Tahoma"/>
      <w:szCs w:val="16"/>
    </w:rPr>
  </w:style>
  <w:style w:type="paragraph" w:styleId="NormalWeb">
    <w:name w:val="Normal (Web)"/>
    <w:basedOn w:val="Normal"/>
    <w:uiPriority w:val="99"/>
    <w:unhideWhenUsed/>
    <w:rsid w:val="00B10C75"/>
    <w:pPr>
      <w:spacing w:before="100" w:beforeAutospacing="1" w:after="100" w:afterAutospacing="1"/>
      <w:jc w:val="left"/>
    </w:pPr>
    <w:rPr>
      <w:rFonts w:ascii="Times New Roman" w:eastAsiaTheme="minorEastAsia" w:hAnsi="Times New Roman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theme" Target="theme/theme1.xml"/><Relationship Id="rId5" Type="http://schemas.microsoft.com/office/2007/relationships/stylesWithEffects" Target="stylesWithEffect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0078619\AppData\Roaming\Microsoft\Templates\MS_Fashncr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Verve">
      <a:majorFont>
        <a:latin typeface="Century Gothic"/>
        <a:ea typeface=""/>
        <a:cs typeface=""/>
        <a:font script="Jpan" typeface="HGｺﾞｼｯｸM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Century Gothic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DDC4F00-F212-472A-A7A2-890F1BA5CB3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MS_Fashncrd.dotx</Template>
  <TotalTime>7</TotalTime>
  <Pages>1</Pages>
  <Words>0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Retail sales business cards</vt:lpstr>
    </vt:vector>
  </TitlesOfParts>
  <Company>Oxford Brookes University</Company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Retail sales business cards</dc:title>
  <dc:creator>Administrator</dc:creator>
  <cp:lastModifiedBy>Administrator</cp:lastModifiedBy>
  <cp:revision>4</cp:revision>
  <cp:lastPrinted>2004-01-13T22:42:00Z</cp:lastPrinted>
  <dcterms:created xsi:type="dcterms:W3CDTF">2016-09-26T13:10:00Z</dcterms:created>
  <dcterms:modified xsi:type="dcterms:W3CDTF">2016-10-03T08:32:00Z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TC010427651033</vt:lpwstr>
  </property>
</Properties>
</file>